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4994" w:type="pct"/>
        <w:jc w:val="center"/>
        <w:tblLook w:val="04A0" w:firstRow="1" w:lastRow="0" w:firstColumn="1" w:lastColumn="0" w:noHBand="0" w:noVBand="1"/>
      </w:tblPr>
      <w:tblGrid>
        <w:gridCol w:w="9841"/>
      </w:tblGrid>
      <w:tr w:rsidR="008E0A39" w:rsidRPr="008E0A39" w:rsidTr="001D4CB3">
        <w:trPr>
          <w:trHeight w:val="4111"/>
          <w:jc w:val="center"/>
        </w:trPr>
        <w:tc>
          <w:tcPr>
            <w:tcW w:w="9625" w:type="dxa"/>
            <w:tcBorders>
              <w:top w:val="nil"/>
              <w:left w:val="nil"/>
              <w:bottom w:val="nil"/>
              <w:right w:val="nil"/>
            </w:tcBorders>
          </w:tcPr>
          <w:p w:rsidR="00C24EFC" w:rsidRPr="002E3E28" w:rsidRDefault="00C24EF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Pr="002E3E28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НОВОМОШКОВСКОГО СЕЛЬСОВЕТА</w:t>
            </w:r>
          </w:p>
          <w:p w:rsidR="00C24EFC" w:rsidRDefault="00C24EF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МОШКОВСКОГО РАЙОНА </w:t>
            </w:r>
            <w:r w:rsidRPr="002E3E28">
              <w:rPr>
                <w:b/>
                <w:szCs w:val="28"/>
              </w:rPr>
              <w:t>НОВОСИБИРСКОЙ ОБЛАСТИ</w:t>
            </w:r>
          </w:p>
          <w:p w:rsidR="00C24EFC" w:rsidRDefault="00C24EFC" w:rsidP="00B10074">
            <w:pPr>
              <w:ind w:firstLine="0"/>
              <w:jc w:val="center"/>
              <w:rPr>
                <w:b/>
                <w:szCs w:val="28"/>
              </w:rPr>
            </w:pPr>
          </w:p>
          <w:p w:rsidR="00C24EFC" w:rsidRDefault="00F27F77" w:rsidP="00B10074">
            <w:pPr>
              <w:ind w:firstLine="0"/>
              <w:jc w:val="center"/>
              <w:rPr>
                <w:b/>
                <w:sz w:val="36"/>
                <w:szCs w:val="28"/>
              </w:rPr>
            </w:pPr>
            <w:r>
              <w:rPr>
                <w:b/>
                <w:sz w:val="36"/>
                <w:szCs w:val="28"/>
              </w:rPr>
              <w:t>ПОСТАНОВЛЕНИЕ</w:t>
            </w:r>
          </w:p>
          <w:p w:rsidR="00C24EFC" w:rsidRDefault="00C24EFC" w:rsidP="00B10074">
            <w:pPr>
              <w:ind w:firstLine="0"/>
              <w:jc w:val="center"/>
              <w:rPr>
                <w:b/>
                <w:szCs w:val="28"/>
              </w:rPr>
            </w:pPr>
          </w:p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1974"/>
              <w:gridCol w:w="484"/>
              <w:gridCol w:w="1301"/>
            </w:tblGrid>
            <w:tr w:rsidR="00C24EFC" w:rsidRPr="008E0A39" w:rsidTr="000360A9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C24EFC" w:rsidRPr="008E0A39" w:rsidRDefault="00C24EFC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1974" w:type="dxa"/>
                  <w:tcBorders>
                    <w:bottom w:val="single" w:sz="4" w:space="0" w:color="auto"/>
                  </w:tcBorders>
                  <w:vAlign w:val="bottom"/>
                </w:tcPr>
                <w:p w:rsidR="00C24EFC" w:rsidRPr="008E0A39" w:rsidRDefault="000F311A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13</w:t>
                  </w:r>
                  <w:r w:rsidR="00C63924">
                    <w:rPr>
                      <w:szCs w:val="28"/>
                    </w:rPr>
                    <w:t>.09</w:t>
                  </w:r>
                  <w:r w:rsidR="004E5C85">
                    <w:rPr>
                      <w:szCs w:val="28"/>
                    </w:rPr>
                    <w:t>.2022</w:t>
                  </w:r>
                </w:p>
              </w:tc>
              <w:tc>
                <w:tcPr>
                  <w:tcW w:w="484" w:type="dxa"/>
                  <w:vAlign w:val="bottom"/>
                </w:tcPr>
                <w:p w:rsidR="00C24EFC" w:rsidRPr="008E0A39" w:rsidRDefault="00C24EFC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301" w:type="dxa"/>
                  <w:tcBorders>
                    <w:bottom w:val="single" w:sz="4" w:space="0" w:color="auto"/>
                  </w:tcBorders>
                  <w:vAlign w:val="bottom"/>
                </w:tcPr>
                <w:p w:rsidR="00C24EFC" w:rsidRPr="000360A9" w:rsidRDefault="000F311A" w:rsidP="00F65F24">
                  <w:pPr>
                    <w:ind w:firstLine="0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64</w:t>
                  </w:r>
                  <w:r w:rsidR="002E5E65">
                    <w:rPr>
                      <w:szCs w:val="28"/>
                    </w:rPr>
                    <w:t>-па</w:t>
                  </w:r>
                </w:p>
              </w:tc>
            </w:tr>
          </w:tbl>
          <w:p w:rsidR="00C24EFC" w:rsidRDefault="00C24EFC" w:rsidP="00B10074">
            <w:pPr>
              <w:ind w:firstLine="0"/>
              <w:jc w:val="center"/>
              <w:rPr>
                <w:b/>
                <w:szCs w:val="28"/>
              </w:rPr>
            </w:pPr>
          </w:p>
          <w:p w:rsidR="00C24EFC" w:rsidRDefault="00C24EFC" w:rsidP="00C24EFC">
            <w:pPr>
              <w:ind w:firstLine="0"/>
              <w:rPr>
                <w:b/>
                <w:szCs w:val="28"/>
              </w:rPr>
            </w:pPr>
          </w:p>
          <w:p w:rsidR="004E5C85" w:rsidRDefault="000D07A4" w:rsidP="000F31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0F311A">
              <w:rPr>
                <w:szCs w:val="28"/>
              </w:rPr>
              <w:t>б утверждении Порядка составления и ведения кассового плана исполнения бюджета Новомошковского сельсовета Мошковского района Новосибирской области</w:t>
            </w:r>
            <w:r w:rsidR="0098584F">
              <w:rPr>
                <w:szCs w:val="28"/>
              </w:rPr>
              <w:t>.</w:t>
            </w:r>
          </w:p>
          <w:p w:rsidR="0098584F" w:rsidRDefault="0098584F" w:rsidP="003C0504">
            <w:pPr>
              <w:jc w:val="center"/>
              <w:rPr>
                <w:szCs w:val="28"/>
              </w:rPr>
            </w:pPr>
          </w:p>
          <w:p w:rsidR="008E0A39" w:rsidRDefault="002E5E65" w:rsidP="002E5E65">
            <w:pPr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0F311A">
              <w:rPr>
                <w:szCs w:val="28"/>
              </w:rPr>
              <w:t>В соответствии со статьей 215.1 Бюджетного кодекса Российской Федерации, Уставом Новомошковского сельсовета Мошковского района Новосибирской области в целях организации исполнения бюджета Новомошковского сельсовета Мошковского района Новосибирской области,</w:t>
            </w:r>
          </w:p>
          <w:p w:rsidR="002E5E65" w:rsidRDefault="000F311A" w:rsidP="002E5E6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ПОСТАНОВЛЯЮ</w:t>
            </w:r>
            <w:r w:rsidR="002E5E65">
              <w:rPr>
                <w:szCs w:val="28"/>
              </w:rPr>
              <w:t>:</w:t>
            </w:r>
          </w:p>
          <w:p w:rsidR="000F311A" w:rsidRDefault="00C63924" w:rsidP="000F311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700C94">
              <w:rPr>
                <w:szCs w:val="28"/>
              </w:rPr>
              <w:t>Утвердить</w:t>
            </w:r>
            <w:r w:rsidR="000F311A">
              <w:rPr>
                <w:szCs w:val="28"/>
              </w:rPr>
              <w:t xml:space="preserve"> прилагаемый Порядок составления и ведения кассового плана исполнения бюджета Новомошковского сельсовета Мошковского района Новосибирской области</w:t>
            </w:r>
            <w:r w:rsidR="00700C94">
              <w:rPr>
                <w:szCs w:val="28"/>
              </w:rPr>
              <w:t xml:space="preserve"> в текущем финансовом году</w:t>
            </w:r>
            <w:bookmarkStart w:id="0" w:name="_GoBack"/>
            <w:bookmarkEnd w:id="0"/>
            <w:r w:rsidR="000F311A">
              <w:rPr>
                <w:szCs w:val="28"/>
              </w:rPr>
              <w:t xml:space="preserve"> (Приложение).</w:t>
            </w:r>
          </w:p>
          <w:p w:rsidR="00700C94" w:rsidRDefault="000F311A" w:rsidP="000F311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2. Опубликовать настоящее постановление в периодическом издании «Вестник Новомошковского сельсовета» и на официальном сайте администрации Н</w:t>
            </w:r>
            <w:r w:rsidR="00700C94">
              <w:rPr>
                <w:szCs w:val="28"/>
              </w:rPr>
              <w:t>овомошковского сельсовета Мошк</w:t>
            </w:r>
            <w:r>
              <w:rPr>
                <w:szCs w:val="28"/>
              </w:rPr>
              <w:t xml:space="preserve">овского района Новосибирской области </w:t>
            </w:r>
            <w:hyperlink r:id="rId8" w:history="1">
              <w:r w:rsidRPr="00C07852">
                <w:rPr>
                  <w:rStyle w:val="af"/>
                  <w:szCs w:val="28"/>
                  <w:lang w:val="en-US"/>
                </w:rPr>
                <w:t>novomoshkovo</w:t>
              </w:r>
              <w:r w:rsidRPr="00C07852">
                <w:rPr>
                  <w:rStyle w:val="af"/>
                  <w:szCs w:val="28"/>
                </w:rPr>
                <w:t>@</w:t>
              </w:r>
              <w:r w:rsidRPr="00C07852">
                <w:rPr>
                  <w:rStyle w:val="af"/>
                  <w:szCs w:val="28"/>
                  <w:lang w:val="en-US"/>
                </w:rPr>
                <w:t>nso</w:t>
              </w:r>
              <w:r w:rsidRPr="00C07852">
                <w:rPr>
                  <w:rStyle w:val="af"/>
                  <w:szCs w:val="28"/>
                </w:rPr>
                <w:t>.</w:t>
              </w:r>
              <w:r w:rsidRPr="00C07852">
                <w:rPr>
                  <w:rStyle w:val="af"/>
                  <w:szCs w:val="28"/>
                  <w:lang w:val="en-US"/>
                </w:rPr>
                <w:t>ru</w:t>
              </w:r>
            </w:hyperlink>
            <w:r>
              <w:rPr>
                <w:szCs w:val="28"/>
                <w:u w:val="single"/>
              </w:rPr>
              <w:t xml:space="preserve"> </w:t>
            </w:r>
            <w:r>
              <w:rPr>
                <w:szCs w:val="28"/>
              </w:rPr>
              <w:t>.</w:t>
            </w:r>
          </w:p>
          <w:p w:rsidR="002E5E65" w:rsidRPr="008856D6" w:rsidRDefault="00700C94" w:rsidP="000F311A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943DAD">
              <w:rPr>
                <w:szCs w:val="28"/>
              </w:rPr>
              <w:t>. Контроль за исполнением постановления оставляю за собой.</w:t>
            </w:r>
            <w:r w:rsidR="002E5E65">
              <w:rPr>
                <w:szCs w:val="28"/>
              </w:rPr>
              <w:t xml:space="preserve"> </w:t>
            </w:r>
          </w:p>
        </w:tc>
      </w:tr>
    </w:tbl>
    <w:p w:rsidR="000D07A4" w:rsidRPr="003C0504" w:rsidRDefault="00636CE0" w:rsidP="00F65F24">
      <w:pPr>
        <w:ind w:firstLine="0"/>
        <w:rPr>
          <w:bCs/>
          <w:szCs w:val="28"/>
        </w:rPr>
      </w:pPr>
      <w:r w:rsidRPr="00636CE0">
        <w:rPr>
          <w:bCs/>
          <w:szCs w:val="28"/>
        </w:rPr>
        <w:t xml:space="preserve">    </w:t>
      </w:r>
    </w:p>
    <w:p w:rsidR="00E54EDA" w:rsidRPr="004E1B60" w:rsidRDefault="00E54EDA" w:rsidP="00636CE0">
      <w:pPr>
        <w:ind w:firstLine="0"/>
        <w:rPr>
          <w:szCs w:val="28"/>
        </w:rPr>
      </w:pPr>
    </w:p>
    <w:tbl>
      <w:tblPr>
        <w:tblStyle w:val="a7"/>
        <w:tblW w:w="0" w:type="auto"/>
        <w:tblInd w:w="5" w:type="dxa"/>
        <w:tblLook w:val="04A0" w:firstRow="1" w:lastRow="0" w:firstColumn="1" w:lastColumn="0" w:noHBand="0" w:noVBand="1"/>
      </w:tblPr>
      <w:tblGrid>
        <w:gridCol w:w="9627"/>
      </w:tblGrid>
      <w:tr w:rsidR="00E54EDA" w:rsidTr="00E54EDA">
        <w:trPr>
          <w:trHeight w:val="1304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23D" w:rsidRDefault="0066223D" w:rsidP="00A36836">
            <w:pPr>
              <w:ind w:firstLine="0"/>
              <w:jc w:val="left"/>
            </w:pPr>
          </w:p>
          <w:p w:rsidR="00E54EDA" w:rsidRDefault="004E5C85" w:rsidP="00A36836">
            <w:pPr>
              <w:ind w:firstLine="0"/>
              <w:jc w:val="left"/>
            </w:pPr>
            <w:r>
              <w:t>Глава</w:t>
            </w:r>
            <w:r w:rsidR="00E54EDA">
              <w:t xml:space="preserve"> Новомошковского сельсовета</w:t>
            </w:r>
          </w:p>
          <w:p w:rsidR="00E54EDA" w:rsidRDefault="00E54EDA" w:rsidP="00A36836">
            <w:pPr>
              <w:ind w:firstLine="0"/>
              <w:jc w:val="left"/>
            </w:pPr>
            <w:r>
              <w:t>Мошковского района</w:t>
            </w:r>
          </w:p>
          <w:p w:rsidR="00E54EDA" w:rsidRDefault="00E54EDA" w:rsidP="0066223D">
            <w:pPr>
              <w:ind w:firstLine="0"/>
              <w:jc w:val="left"/>
            </w:pPr>
            <w:r>
              <w:t>Новосибирской области</w:t>
            </w:r>
            <w:r w:rsidR="0066223D">
              <w:t xml:space="preserve">                                 </w:t>
            </w:r>
            <w:r w:rsidR="003C0504">
              <w:t xml:space="preserve">                            </w:t>
            </w:r>
            <w:r w:rsidR="0098668B">
              <w:t xml:space="preserve">            </w:t>
            </w:r>
            <w:r w:rsidR="003C0504">
              <w:t xml:space="preserve"> </w:t>
            </w:r>
            <w:r w:rsidR="0066223D">
              <w:t>Е</w:t>
            </w:r>
            <w:r w:rsidR="0098668B">
              <w:t>.В. Гацко</w:t>
            </w:r>
          </w:p>
        </w:tc>
      </w:tr>
    </w:tbl>
    <w:p w:rsidR="002E3CB0" w:rsidRDefault="002E3CB0" w:rsidP="00732257">
      <w:pPr>
        <w:ind w:firstLine="0"/>
      </w:pPr>
    </w:p>
    <w:p w:rsidR="004078FA" w:rsidRDefault="004078FA" w:rsidP="004078FA">
      <w:pPr>
        <w:jc w:val="center"/>
      </w:pPr>
    </w:p>
    <w:p w:rsidR="004078FA" w:rsidRDefault="004078FA" w:rsidP="004078FA">
      <w:pPr>
        <w:jc w:val="center"/>
      </w:pPr>
    </w:p>
    <w:p w:rsidR="004078FA" w:rsidRDefault="004078FA" w:rsidP="004078FA">
      <w:pPr>
        <w:jc w:val="center"/>
      </w:pPr>
    </w:p>
    <w:p w:rsidR="004078FA" w:rsidRDefault="004078FA" w:rsidP="004078FA">
      <w:pPr>
        <w:ind w:firstLine="0"/>
        <w:jc w:val="left"/>
        <w:rPr>
          <w:sz w:val="20"/>
        </w:rPr>
      </w:pPr>
    </w:p>
    <w:p w:rsidR="00A36836" w:rsidRDefault="00A36836" w:rsidP="004078FA">
      <w:pPr>
        <w:ind w:firstLine="0"/>
        <w:jc w:val="left"/>
        <w:rPr>
          <w:sz w:val="20"/>
        </w:rPr>
      </w:pPr>
    </w:p>
    <w:p w:rsidR="00A36836" w:rsidRDefault="00A36836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C93E2D" w:rsidRDefault="00C93E2D" w:rsidP="004078FA">
      <w:pPr>
        <w:ind w:firstLine="0"/>
        <w:jc w:val="left"/>
        <w:rPr>
          <w:sz w:val="20"/>
        </w:rPr>
      </w:pPr>
    </w:p>
    <w:p w:rsidR="004078FA" w:rsidRPr="000D3706" w:rsidRDefault="004078FA" w:rsidP="004078FA">
      <w:pPr>
        <w:ind w:firstLine="0"/>
        <w:jc w:val="left"/>
        <w:rPr>
          <w:sz w:val="24"/>
          <w:szCs w:val="24"/>
        </w:rPr>
      </w:pPr>
    </w:p>
    <w:sectPr w:rsidR="004078FA" w:rsidRPr="000D3706" w:rsidSect="007448C4">
      <w:headerReference w:type="default" r:id="rId9"/>
      <w:pgSz w:w="11906" w:h="16838"/>
      <w:pgMar w:top="567" w:right="851" w:bottom="1134" w:left="1418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B04" w:rsidRDefault="00C03B04" w:rsidP="00791F5A">
      <w:r>
        <w:separator/>
      </w:r>
    </w:p>
  </w:endnote>
  <w:endnote w:type="continuationSeparator" w:id="0">
    <w:p w:rsidR="00C03B04" w:rsidRDefault="00C03B04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B04" w:rsidRDefault="00C03B04" w:rsidP="00791F5A">
      <w:r>
        <w:separator/>
      </w:r>
    </w:p>
  </w:footnote>
  <w:footnote w:type="continuationSeparator" w:id="0">
    <w:p w:rsidR="00C03B04" w:rsidRDefault="00C03B04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1240562"/>
      <w:docPartObj>
        <w:docPartGallery w:val="Page Numbers (Top of Page)"/>
        <w:docPartUnique/>
      </w:docPartObj>
    </w:sdtPr>
    <w:sdtEndPr/>
    <w:sdtContent>
      <w:p w:rsidR="007448C4" w:rsidRPr="00B10074" w:rsidRDefault="007448C4" w:rsidP="005B02CC">
        <w:pPr>
          <w:pStyle w:val="aa"/>
          <w:ind w:firstLine="0"/>
          <w:jc w:val="center"/>
        </w:pPr>
        <w:r w:rsidRPr="00B10074">
          <w:fldChar w:fldCharType="begin"/>
        </w:r>
        <w:r w:rsidRPr="00B10074">
          <w:instrText>PAGE   \* MERGEFORMAT</w:instrText>
        </w:r>
        <w:r w:rsidRPr="00B10074">
          <w:fldChar w:fldCharType="separate"/>
        </w:r>
        <w:r w:rsidR="00700C94">
          <w:rPr>
            <w:noProof/>
          </w:rPr>
          <w:t>2</w:t>
        </w:r>
        <w:r w:rsidRPr="00B10074">
          <w:fldChar w:fldCharType="end"/>
        </w:r>
      </w:p>
      <w:p w:rsidR="007448C4" w:rsidRPr="007448C4" w:rsidRDefault="00C03B04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F72A4E"/>
    <w:multiLevelType w:val="multilevel"/>
    <w:tmpl w:val="AF3C2E2C"/>
    <w:numStyleLink w:val="a"/>
  </w:abstractNum>
  <w:abstractNum w:abstractNumId="11" w15:restartNumberingAfterBreak="0">
    <w:nsid w:val="0DD266F3"/>
    <w:multiLevelType w:val="multilevel"/>
    <w:tmpl w:val="5D9805C0"/>
    <w:numStyleLink w:val="1250"/>
  </w:abstractNum>
  <w:abstractNum w:abstractNumId="12" w15:restartNumberingAfterBreak="0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 w15:restartNumberingAfterBreak="0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3B05BBB"/>
    <w:multiLevelType w:val="multilevel"/>
    <w:tmpl w:val="5D9805C0"/>
    <w:numStyleLink w:val="1250"/>
  </w:abstractNum>
  <w:abstractNum w:abstractNumId="15" w15:restartNumberingAfterBreak="0">
    <w:nsid w:val="24D12E83"/>
    <w:multiLevelType w:val="multilevel"/>
    <w:tmpl w:val="5D9805C0"/>
    <w:numStyleLink w:val="1250"/>
  </w:abstractNum>
  <w:abstractNum w:abstractNumId="16" w15:restartNumberingAfterBreak="0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 w15:restartNumberingAfterBreak="0">
    <w:nsid w:val="2B2D2BB2"/>
    <w:multiLevelType w:val="hybridMultilevel"/>
    <w:tmpl w:val="3118D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9" w15:restartNumberingAfterBreak="0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F044BF0"/>
    <w:multiLevelType w:val="multilevel"/>
    <w:tmpl w:val="5D9805C0"/>
    <w:numStyleLink w:val="1250"/>
  </w:abstractNum>
  <w:abstractNum w:abstractNumId="21" w15:restartNumberingAfterBreak="0">
    <w:nsid w:val="3F6E1572"/>
    <w:multiLevelType w:val="multilevel"/>
    <w:tmpl w:val="AF3C2E2C"/>
    <w:numStyleLink w:val="a0"/>
  </w:abstractNum>
  <w:abstractNum w:abstractNumId="22" w15:restartNumberingAfterBreak="0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4" w15:restartNumberingAfterBreak="0">
    <w:nsid w:val="482042DD"/>
    <w:multiLevelType w:val="multilevel"/>
    <w:tmpl w:val="AF3C2E2C"/>
    <w:numStyleLink w:val="a"/>
  </w:abstractNum>
  <w:abstractNum w:abstractNumId="25" w15:restartNumberingAfterBreak="0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 w15:restartNumberingAfterBreak="0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 w15:restartNumberingAfterBreak="0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8" w15:restartNumberingAfterBreak="0">
    <w:nsid w:val="4FA94B4D"/>
    <w:multiLevelType w:val="multilevel"/>
    <w:tmpl w:val="2916B630"/>
    <w:numStyleLink w:val="12500"/>
  </w:abstractNum>
  <w:abstractNum w:abstractNumId="29" w15:restartNumberingAfterBreak="0">
    <w:nsid w:val="5A232D3C"/>
    <w:multiLevelType w:val="multilevel"/>
    <w:tmpl w:val="5D9805C0"/>
    <w:numStyleLink w:val="1250"/>
  </w:abstractNum>
  <w:abstractNum w:abstractNumId="30" w15:restartNumberingAfterBreak="0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1" w15:restartNumberingAfterBreak="0">
    <w:nsid w:val="66081CA6"/>
    <w:multiLevelType w:val="multilevel"/>
    <w:tmpl w:val="AF3C2E2C"/>
    <w:numStyleLink w:val="a0"/>
  </w:abstractNum>
  <w:abstractNum w:abstractNumId="32" w15:restartNumberingAfterBreak="0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 w15:restartNumberingAfterBreak="0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 w15:restartNumberingAfterBreak="0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 w15:restartNumberingAfterBreak="0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6" w15:restartNumberingAfterBreak="0">
    <w:nsid w:val="7099740D"/>
    <w:multiLevelType w:val="multilevel"/>
    <w:tmpl w:val="5D9805C0"/>
    <w:numStyleLink w:val="1250"/>
  </w:abstractNum>
  <w:abstractNum w:abstractNumId="37" w15:restartNumberingAfterBreak="0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8" w15:restartNumberingAfterBreak="0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19"/>
  </w:num>
  <w:num w:numId="13">
    <w:abstractNumId w:val="12"/>
  </w:num>
  <w:num w:numId="14">
    <w:abstractNumId w:val="36"/>
  </w:num>
  <w:num w:numId="15">
    <w:abstractNumId w:val="29"/>
  </w:num>
  <w:num w:numId="16">
    <w:abstractNumId w:val="13"/>
  </w:num>
  <w:num w:numId="17">
    <w:abstractNumId w:val="20"/>
  </w:num>
  <w:num w:numId="18">
    <w:abstractNumId w:val="14"/>
  </w:num>
  <w:num w:numId="19">
    <w:abstractNumId w:val="11"/>
  </w:num>
  <w:num w:numId="20">
    <w:abstractNumId w:val="16"/>
  </w:num>
  <w:num w:numId="21">
    <w:abstractNumId w:val="31"/>
  </w:num>
  <w:num w:numId="22">
    <w:abstractNumId w:val="21"/>
  </w:num>
  <w:num w:numId="23">
    <w:abstractNumId w:val="33"/>
  </w:num>
  <w:num w:numId="24">
    <w:abstractNumId w:val="38"/>
  </w:num>
  <w:num w:numId="25">
    <w:abstractNumId w:val="15"/>
  </w:num>
  <w:num w:numId="26">
    <w:abstractNumId w:val="30"/>
  </w:num>
  <w:num w:numId="27">
    <w:abstractNumId w:val="25"/>
  </w:num>
  <w:num w:numId="28">
    <w:abstractNumId w:val="26"/>
  </w:num>
  <w:num w:numId="29">
    <w:abstractNumId w:val="18"/>
  </w:num>
  <w:num w:numId="30">
    <w:abstractNumId w:val="24"/>
  </w:num>
  <w:num w:numId="31">
    <w:abstractNumId w:val="10"/>
  </w:num>
  <w:num w:numId="32">
    <w:abstractNumId w:val="32"/>
  </w:num>
  <w:num w:numId="33">
    <w:abstractNumId w:val="27"/>
  </w:num>
  <w:num w:numId="34">
    <w:abstractNumId w:val="37"/>
  </w:num>
  <w:num w:numId="35">
    <w:abstractNumId w:val="28"/>
  </w:num>
  <w:num w:numId="36">
    <w:abstractNumId w:val="35"/>
  </w:num>
  <w:num w:numId="37">
    <w:abstractNumId w:val="23"/>
  </w:num>
  <w:num w:numId="38">
    <w:abstractNumId w:val="34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736"/>
    <w:rsid w:val="000360A9"/>
    <w:rsid w:val="000963FC"/>
    <w:rsid w:val="000B6177"/>
    <w:rsid w:val="000C1392"/>
    <w:rsid w:val="000C7CD3"/>
    <w:rsid w:val="000D07A4"/>
    <w:rsid w:val="000D1373"/>
    <w:rsid w:val="000D3706"/>
    <w:rsid w:val="000D5220"/>
    <w:rsid w:val="000F311A"/>
    <w:rsid w:val="000F59AA"/>
    <w:rsid w:val="00117302"/>
    <w:rsid w:val="0012073E"/>
    <w:rsid w:val="001251AD"/>
    <w:rsid w:val="0013099C"/>
    <w:rsid w:val="00152333"/>
    <w:rsid w:val="001764DC"/>
    <w:rsid w:val="00194EF9"/>
    <w:rsid w:val="001A3808"/>
    <w:rsid w:val="001B268A"/>
    <w:rsid w:val="001D4CB3"/>
    <w:rsid w:val="001E6523"/>
    <w:rsid w:val="00211006"/>
    <w:rsid w:val="0021217E"/>
    <w:rsid w:val="00221F92"/>
    <w:rsid w:val="00246806"/>
    <w:rsid w:val="002705DB"/>
    <w:rsid w:val="002A2623"/>
    <w:rsid w:val="002A794B"/>
    <w:rsid w:val="002B1603"/>
    <w:rsid w:val="002D57DC"/>
    <w:rsid w:val="002E3CB0"/>
    <w:rsid w:val="002E3E28"/>
    <w:rsid w:val="002E4946"/>
    <w:rsid w:val="002E5E65"/>
    <w:rsid w:val="00312827"/>
    <w:rsid w:val="00324104"/>
    <w:rsid w:val="00345447"/>
    <w:rsid w:val="00390B1E"/>
    <w:rsid w:val="00397FC4"/>
    <w:rsid w:val="003A160B"/>
    <w:rsid w:val="003C0504"/>
    <w:rsid w:val="003C7B10"/>
    <w:rsid w:val="003E1149"/>
    <w:rsid w:val="004078FA"/>
    <w:rsid w:val="00442CD0"/>
    <w:rsid w:val="00476D63"/>
    <w:rsid w:val="00487A8D"/>
    <w:rsid w:val="004D3964"/>
    <w:rsid w:val="004D42E8"/>
    <w:rsid w:val="004E1B60"/>
    <w:rsid w:val="004E5C85"/>
    <w:rsid w:val="00560871"/>
    <w:rsid w:val="00583858"/>
    <w:rsid w:val="00592B6F"/>
    <w:rsid w:val="005A2ADB"/>
    <w:rsid w:val="005B02CC"/>
    <w:rsid w:val="005B50AA"/>
    <w:rsid w:val="005E4D12"/>
    <w:rsid w:val="005F50E3"/>
    <w:rsid w:val="00615448"/>
    <w:rsid w:val="00636CE0"/>
    <w:rsid w:val="0066223D"/>
    <w:rsid w:val="00673F9A"/>
    <w:rsid w:val="00676DFC"/>
    <w:rsid w:val="00695D04"/>
    <w:rsid w:val="006A4B1B"/>
    <w:rsid w:val="006F2D0D"/>
    <w:rsid w:val="00700C94"/>
    <w:rsid w:val="0070291F"/>
    <w:rsid w:val="0072069E"/>
    <w:rsid w:val="007314F5"/>
    <w:rsid w:val="00732257"/>
    <w:rsid w:val="007448C4"/>
    <w:rsid w:val="0075176B"/>
    <w:rsid w:val="007839B6"/>
    <w:rsid w:val="00791F5A"/>
    <w:rsid w:val="007E2481"/>
    <w:rsid w:val="007E5DC1"/>
    <w:rsid w:val="008001E5"/>
    <w:rsid w:val="0082110C"/>
    <w:rsid w:val="00837078"/>
    <w:rsid w:val="008856D6"/>
    <w:rsid w:val="008A074E"/>
    <w:rsid w:val="008E0A39"/>
    <w:rsid w:val="00901CDE"/>
    <w:rsid w:val="009033C2"/>
    <w:rsid w:val="00905480"/>
    <w:rsid w:val="00912EAB"/>
    <w:rsid w:val="0092369C"/>
    <w:rsid w:val="009357CD"/>
    <w:rsid w:val="00943DAD"/>
    <w:rsid w:val="0097513C"/>
    <w:rsid w:val="0098584F"/>
    <w:rsid w:val="0098668B"/>
    <w:rsid w:val="009B1E39"/>
    <w:rsid w:val="009E468B"/>
    <w:rsid w:val="009E4736"/>
    <w:rsid w:val="009F3552"/>
    <w:rsid w:val="00A0772F"/>
    <w:rsid w:val="00A314E7"/>
    <w:rsid w:val="00A36836"/>
    <w:rsid w:val="00A36C60"/>
    <w:rsid w:val="00A60553"/>
    <w:rsid w:val="00A76E85"/>
    <w:rsid w:val="00AC5220"/>
    <w:rsid w:val="00AE78C4"/>
    <w:rsid w:val="00B10074"/>
    <w:rsid w:val="00B44E89"/>
    <w:rsid w:val="00B52B80"/>
    <w:rsid w:val="00B63DB3"/>
    <w:rsid w:val="00B80684"/>
    <w:rsid w:val="00BC22B8"/>
    <w:rsid w:val="00BE5813"/>
    <w:rsid w:val="00BF1BFF"/>
    <w:rsid w:val="00C03B04"/>
    <w:rsid w:val="00C07D57"/>
    <w:rsid w:val="00C24EFC"/>
    <w:rsid w:val="00C32DC0"/>
    <w:rsid w:val="00C4644A"/>
    <w:rsid w:val="00C63924"/>
    <w:rsid w:val="00C76C5B"/>
    <w:rsid w:val="00C8447B"/>
    <w:rsid w:val="00C93E2D"/>
    <w:rsid w:val="00CB1BC4"/>
    <w:rsid w:val="00CD5E84"/>
    <w:rsid w:val="00CE37D6"/>
    <w:rsid w:val="00D004D7"/>
    <w:rsid w:val="00D03846"/>
    <w:rsid w:val="00D1462C"/>
    <w:rsid w:val="00D2756F"/>
    <w:rsid w:val="00D96921"/>
    <w:rsid w:val="00DA381A"/>
    <w:rsid w:val="00E0164D"/>
    <w:rsid w:val="00E334F3"/>
    <w:rsid w:val="00E352E6"/>
    <w:rsid w:val="00E36101"/>
    <w:rsid w:val="00E54EDA"/>
    <w:rsid w:val="00EA5B0E"/>
    <w:rsid w:val="00EB432D"/>
    <w:rsid w:val="00EC27ED"/>
    <w:rsid w:val="00EF6B6D"/>
    <w:rsid w:val="00F27F77"/>
    <w:rsid w:val="00F302CA"/>
    <w:rsid w:val="00F65F24"/>
    <w:rsid w:val="00F67AD6"/>
    <w:rsid w:val="00F7383C"/>
    <w:rsid w:val="00F75C33"/>
    <w:rsid w:val="00FE4D63"/>
    <w:rsid w:val="00FF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92659"/>
  <w15:docId w15:val="{A65353BA-8CA0-42C7-838A-310E47B3E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Заголовок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character" w:styleId="af">
    <w:name w:val="Hyperlink"/>
    <w:basedOn w:val="a2"/>
    <w:uiPriority w:val="99"/>
    <w:unhideWhenUsed/>
    <w:rsid w:val="000F31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vomoshkovo@ns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eroFS\&#1041;&#1083;&#1072;&#1085;&#1082;&#1080;\&#1056;&#1072;&#1089;&#1087;&#1086;&#1088;&#1103;&#1078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F089E-91ED-41C6-85A8-715DB7EF5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администрации.dotx</Template>
  <TotalTime>182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DG Win&amp;Soft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Лариса</dc:creator>
  <cp:lastModifiedBy>User</cp:lastModifiedBy>
  <cp:revision>33</cp:revision>
  <cp:lastPrinted>2022-09-13T04:45:00Z</cp:lastPrinted>
  <dcterms:created xsi:type="dcterms:W3CDTF">2021-02-19T05:00:00Z</dcterms:created>
  <dcterms:modified xsi:type="dcterms:W3CDTF">2022-09-13T04:45:00Z</dcterms:modified>
</cp:coreProperties>
</file>